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A5B" w:rsidRPr="00DB72EF" w:rsidRDefault="007B1A5B" w:rsidP="00C51BB3">
      <w:pPr>
        <w:autoSpaceDE/>
        <w:ind w:left="6480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7B1A5B" w:rsidRPr="00DB72EF" w:rsidRDefault="007B1A5B">
      <w:pPr>
        <w:autoSpaceDE/>
        <w:rPr>
          <w:b/>
          <w:i/>
          <w:color w:val="auto"/>
          <w:lang w:eastAsia="ar-SA"/>
        </w:rPr>
      </w:pPr>
    </w:p>
    <w:p w:rsidR="007B1A5B" w:rsidRPr="00DB72EF" w:rsidRDefault="007B1A5B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7B1A5B" w:rsidRPr="00DB72EF" w:rsidRDefault="007B1A5B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7B1A5B" w:rsidRPr="00DB72EF" w:rsidRDefault="007B1A5B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7B1A5B" w:rsidRPr="00DB72EF" w:rsidRDefault="007B1A5B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7B1A5B" w:rsidRPr="00DB72EF" w:rsidRDefault="007B1A5B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7B1A5B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7B1A5B" w:rsidRPr="00DB72EF" w:rsidRDefault="007B1A5B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7B1A5B" w:rsidRDefault="007B1A5B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7B1A5B" w:rsidRDefault="007B1A5B" w:rsidP="00775B7E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bookmarkStart w:id="0" w:name="_GoBack"/>
      <w:bookmarkEnd w:id="0"/>
    </w:p>
    <w:p w:rsidR="007B1A5B" w:rsidRDefault="007B1A5B" w:rsidP="00775B7E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 i części 2 zamówienia *</w:t>
      </w:r>
    </w:p>
    <w:p w:rsidR="007B1A5B" w:rsidRPr="00DB72EF" w:rsidRDefault="007B1A5B" w:rsidP="00DB72EF">
      <w:pPr>
        <w:autoSpaceDE/>
        <w:rPr>
          <w:i/>
          <w:color w:val="auto"/>
          <w:lang w:eastAsia="ar-SA"/>
        </w:rPr>
      </w:pPr>
    </w:p>
    <w:p w:rsidR="007B1A5B" w:rsidRPr="00DB72EF" w:rsidRDefault="007B1A5B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7B1A5B" w:rsidRPr="00DB72EF" w:rsidRDefault="007B1A5B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7B1A5B" w:rsidRPr="00DB72EF" w:rsidRDefault="007B1A5B">
      <w:pPr>
        <w:autoSpaceDE/>
        <w:jc w:val="both"/>
        <w:rPr>
          <w:b/>
          <w:i/>
          <w:color w:val="auto"/>
          <w:lang w:eastAsia="ar-SA"/>
        </w:rPr>
      </w:pPr>
    </w:p>
    <w:p w:rsidR="007B1A5B" w:rsidRPr="00DB72EF" w:rsidRDefault="007B1A5B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7B1A5B" w:rsidRPr="00DB72EF" w:rsidRDefault="007B1A5B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7B1A5B" w:rsidRPr="00DB72EF" w:rsidRDefault="007B1A5B" w:rsidP="00775B7E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7B1A5B" w:rsidRPr="00DB72EF" w:rsidRDefault="007B1A5B">
      <w:pPr>
        <w:autoSpaceDE/>
        <w:jc w:val="center"/>
        <w:rPr>
          <w:i/>
          <w:color w:val="auto"/>
          <w:lang w:eastAsia="ar-SA"/>
        </w:rPr>
      </w:pPr>
    </w:p>
    <w:p w:rsidR="007B1A5B" w:rsidRDefault="007B1A5B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  <w:bookmarkStart w:id="1" w:name="_heading=h.gjdgxs" w:colFirst="0" w:colLast="0"/>
      <w:bookmarkEnd w:id="1"/>
      <w:r w:rsidRPr="00DB72EF">
        <w:t>przy wykonaniu zamówienia publicznego prowadzonego w trybie podstawowym</w:t>
      </w:r>
      <w:r>
        <w:t xml:space="preserve"> z możliwością negocjacji</w:t>
      </w:r>
      <w:r w:rsidRPr="00DB72EF">
        <w:t xml:space="preserve"> pn.</w:t>
      </w:r>
      <w:r w:rsidRPr="00DB72EF">
        <w:rPr>
          <w:b/>
        </w:rPr>
        <w:t xml:space="preserve"> </w:t>
      </w:r>
      <w:bookmarkStart w:id="2" w:name="_heading=h.qidqwzmaipg8" w:colFirst="0" w:colLast="0"/>
      <w:bookmarkEnd w:id="2"/>
    </w:p>
    <w:p w:rsidR="007B1A5B" w:rsidRDefault="007B1A5B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</w:p>
    <w:p w:rsidR="007B1A5B" w:rsidRPr="002A276B" w:rsidRDefault="007B1A5B" w:rsidP="002A276B">
      <w:pPr>
        <w:pStyle w:val="Zwykytekst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76B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2A276B">
        <w:rPr>
          <w:rFonts w:ascii="Times New Roman" w:hAnsi="Times New Roman" w:cs="Times New Roman"/>
          <w:b/>
          <w:sz w:val="24"/>
          <w:szCs w:val="24"/>
        </w:rPr>
        <w:t>Dowozy uczniów z gminy Święciechowa do Szkół Podstawowych i dzieci  do Przedszkola  w Święciechowie”</w:t>
      </w:r>
    </w:p>
    <w:p w:rsidR="007B1A5B" w:rsidRPr="00DB72EF" w:rsidRDefault="007B1A5B">
      <w:pPr>
        <w:autoSpaceDE/>
        <w:jc w:val="both"/>
        <w:rPr>
          <w:color w:val="auto"/>
          <w:lang w:eastAsia="ar-SA"/>
        </w:rPr>
      </w:pPr>
    </w:p>
    <w:p w:rsidR="007B1A5B" w:rsidRPr="00DB72EF" w:rsidRDefault="007B1A5B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7B1A5B" w:rsidRPr="00DB72EF" w:rsidRDefault="007B1A5B" w:rsidP="00775B7E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B1A5B" w:rsidRPr="00DB72EF" w:rsidRDefault="007B1A5B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7B1A5B" w:rsidRPr="00775B7E" w:rsidRDefault="007B1A5B" w:rsidP="00775B7E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7B1A5B" w:rsidRPr="00DB72EF" w:rsidRDefault="007B1A5B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7B1A5B" w:rsidRPr="00775B7E" w:rsidRDefault="007B1A5B" w:rsidP="00775B7E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</w:t>
      </w:r>
    </w:p>
    <w:p w:rsidR="007B1A5B" w:rsidRDefault="007B1A5B" w:rsidP="00775B7E">
      <w:pPr>
        <w:autoSpaceDE/>
        <w:ind w:left="5596"/>
        <w:jc w:val="both"/>
        <w:rPr>
          <w:i/>
          <w:iCs/>
          <w:color w:val="auto"/>
          <w:sz w:val="22"/>
          <w:szCs w:val="22"/>
          <w:lang w:eastAsia="ar-SA"/>
        </w:rPr>
      </w:pPr>
    </w:p>
    <w:p w:rsidR="007B1A5B" w:rsidRPr="00134442" w:rsidRDefault="007B1A5B" w:rsidP="00775B7E">
      <w:pPr>
        <w:autoSpaceDE/>
        <w:ind w:left="5596"/>
        <w:jc w:val="both"/>
        <w:rPr>
          <w:i/>
          <w:iCs/>
          <w:color w:val="auto"/>
          <w:lang w:eastAsia="ar-SA"/>
        </w:rPr>
      </w:pP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7B1A5B" w:rsidRPr="00EE504C" w:rsidRDefault="007B1A5B" w:rsidP="00EE504C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7B1A5B" w:rsidRPr="00775B7E" w:rsidRDefault="007B1A5B" w:rsidP="00775B7E">
      <w:pPr>
        <w:autoSpaceDE/>
        <w:rPr>
          <w:i/>
          <w:color w:val="auto"/>
          <w:lang w:eastAsia="ar-SA"/>
        </w:rPr>
      </w:pPr>
      <w:r w:rsidRPr="00D46125">
        <w:rPr>
          <w:i/>
          <w:color w:val="auto"/>
          <w:lang w:eastAsia="ar-SA"/>
        </w:rPr>
        <w:t>...................................., dnia ..................... 202</w:t>
      </w:r>
      <w:r>
        <w:rPr>
          <w:i/>
          <w:color w:val="auto"/>
          <w:lang w:eastAsia="ar-SA"/>
        </w:rPr>
        <w:t>4</w:t>
      </w:r>
      <w:r w:rsidRPr="00D46125">
        <w:rPr>
          <w:i/>
          <w:color w:val="auto"/>
          <w:lang w:eastAsia="ar-SA"/>
        </w:rPr>
        <w:t xml:space="preserve"> roku</w:t>
      </w:r>
    </w:p>
    <w:p w:rsidR="007B1A5B" w:rsidRPr="00775B7E" w:rsidRDefault="007B1A5B" w:rsidP="00775B7E">
      <w:pPr>
        <w:tabs>
          <w:tab w:val="left" w:pos="0"/>
        </w:tabs>
        <w:autoSpaceDE/>
        <w:rPr>
          <w:rFonts w:ascii="Calibri" w:hAnsi="Calibri"/>
          <w:b/>
          <w:i/>
          <w:color w:val="auto"/>
          <w:lang w:eastAsia="ar-SA"/>
        </w:rPr>
      </w:pPr>
      <w:r w:rsidRPr="00A64BC0">
        <w:rPr>
          <w:i/>
          <w:iCs/>
          <w:color w:val="auto"/>
          <w:lang w:eastAsia="ar-SA"/>
        </w:rPr>
        <w:t>* - niepotrzebne skreślić</w:t>
      </w:r>
    </w:p>
    <w:sectPr w:rsidR="007B1A5B" w:rsidRPr="00775B7E" w:rsidSect="00775B7E">
      <w:headerReference w:type="default" r:id="rId7"/>
      <w:pgSz w:w="11906" w:h="16838"/>
      <w:pgMar w:top="1418" w:right="1418" w:bottom="1134" w:left="1418" w:header="709" w:footer="709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A5B" w:rsidRDefault="007B1A5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7B1A5B" w:rsidRDefault="007B1A5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A5B" w:rsidRDefault="007B1A5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7B1A5B" w:rsidRDefault="007B1A5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A5B" w:rsidRDefault="007B1A5B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</w:t>
    </w:r>
    <w:r w:rsidRPr="006A6663">
      <w:rPr>
        <w:color w:val="auto"/>
        <w:lang w:eastAsia="ar-SA"/>
      </w:rPr>
      <w:t>sprawy: GN.271</w:t>
    </w:r>
    <w:r>
      <w:rPr>
        <w:color w:val="auto"/>
        <w:lang w:eastAsia="ar-SA"/>
      </w:rPr>
      <w:t>.11.2024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06D1"/>
    <w:rsid w:val="00017D16"/>
    <w:rsid w:val="000264EE"/>
    <w:rsid w:val="000613F6"/>
    <w:rsid w:val="000E0ED1"/>
    <w:rsid w:val="00134442"/>
    <w:rsid w:val="0014606D"/>
    <w:rsid w:val="00183A0F"/>
    <w:rsid w:val="001874C7"/>
    <w:rsid w:val="001D4984"/>
    <w:rsid w:val="001E100B"/>
    <w:rsid w:val="002A276B"/>
    <w:rsid w:val="002E11A1"/>
    <w:rsid w:val="00322BE8"/>
    <w:rsid w:val="00352B5B"/>
    <w:rsid w:val="00363CE9"/>
    <w:rsid w:val="004045BB"/>
    <w:rsid w:val="00405308"/>
    <w:rsid w:val="00486492"/>
    <w:rsid w:val="004A34B0"/>
    <w:rsid w:val="004D6474"/>
    <w:rsid w:val="004D7AC3"/>
    <w:rsid w:val="004E3A2E"/>
    <w:rsid w:val="00506860"/>
    <w:rsid w:val="0058748E"/>
    <w:rsid w:val="005923FD"/>
    <w:rsid w:val="005B0CC2"/>
    <w:rsid w:val="005D5D0E"/>
    <w:rsid w:val="006A26B2"/>
    <w:rsid w:val="006A6663"/>
    <w:rsid w:val="006B199B"/>
    <w:rsid w:val="00716B55"/>
    <w:rsid w:val="007218C4"/>
    <w:rsid w:val="0074453E"/>
    <w:rsid w:val="00775B7E"/>
    <w:rsid w:val="00777CE1"/>
    <w:rsid w:val="007B1A5B"/>
    <w:rsid w:val="007D072B"/>
    <w:rsid w:val="007D6E3F"/>
    <w:rsid w:val="007F6F4E"/>
    <w:rsid w:val="008815FB"/>
    <w:rsid w:val="008E0BBD"/>
    <w:rsid w:val="008E6EF9"/>
    <w:rsid w:val="009113A1"/>
    <w:rsid w:val="009463AB"/>
    <w:rsid w:val="0097074F"/>
    <w:rsid w:val="0097211B"/>
    <w:rsid w:val="00984210"/>
    <w:rsid w:val="009B42E7"/>
    <w:rsid w:val="009C3757"/>
    <w:rsid w:val="009C4667"/>
    <w:rsid w:val="009F659E"/>
    <w:rsid w:val="00A64A42"/>
    <w:rsid w:val="00A64BC0"/>
    <w:rsid w:val="00A709C9"/>
    <w:rsid w:val="00AB11DD"/>
    <w:rsid w:val="00AC0AF8"/>
    <w:rsid w:val="00AE26C6"/>
    <w:rsid w:val="00B164B8"/>
    <w:rsid w:val="00BE0449"/>
    <w:rsid w:val="00BE52E8"/>
    <w:rsid w:val="00C157D1"/>
    <w:rsid w:val="00C17033"/>
    <w:rsid w:val="00C33106"/>
    <w:rsid w:val="00C51031"/>
    <w:rsid w:val="00C51BB3"/>
    <w:rsid w:val="00C76F24"/>
    <w:rsid w:val="00C975C1"/>
    <w:rsid w:val="00D02201"/>
    <w:rsid w:val="00D27D2C"/>
    <w:rsid w:val="00D45740"/>
    <w:rsid w:val="00D46125"/>
    <w:rsid w:val="00D656E8"/>
    <w:rsid w:val="00D81833"/>
    <w:rsid w:val="00D94808"/>
    <w:rsid w:val="00D97F4D"/>
    <w:rsid w:val="00DB72EF"/>
    <w:rsid w:val="00DC4109"/>
    <w:rsid w:val="00DC79F7"/>
    <w:rsid w:val="00E622F6"/>
    <w:rsid w:val="00EC2A67"/>
    <w:rsid w:val="00ED599F"/>
    <w:rsid w:val="00EE1D61"/>
    <w:rsid w:val="00EE504C"/>
    <w:rsid w:val="00F35F26"/>
    <w:rsid w:val="00F63BBE"/>
    <w:rsid w:val="00FA3CF1"/>
    <w:rsid w:val="00FF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B7E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Zwykytekst1">
    <w:name w:val="Zwykły tekst1"/>
    <w:basedOn w:val="Normal"/>
    <w:uiPriority w:val="99"/>
    <w:rsid w:val="002A276B"/>
    <w:pPr>
      <w:autoSpaceDE/>
    </w:pPr>
    <w:rPr>
      <w:rFonts w:ascii="Courier New" w:hAnsi="Courier New" w:cs="Courier New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275</Words>
  <Characters>1651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apra</cp:lastModifiedBy>
  <cp:revision>5</cp:revision>
  <dcterms:created xsi:type="dcterms:W3CDTF">2023-07-10T06:20:00Z</dcterms:created>
  <dcterms:modified xsi:type="dcterms:W3CDTF">2024-11-25T15:05:00Z</dcterms:modified>
</cp:coreProperties>
</file>